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0087" w14:textId="77777777" w:rsidR="00245156" w:rsidRPr="00617067" w:rsidRDefault="006467D8" w:rsidP="00617067">
      <w:pPr>
        <w:rPr>
          <w:rFonts w:ascii="Arial" w:hAnsi="Arial" w:cs="Arial"/>
          <w:b/>
          <w:sz w:val="20"/>
          <w:szCs w:val="20"/>
        </w:rPr>
      </w:pPr>
      <w:r w:rsidRPr="00617067">
        <w:rPr>
          <w:rFonts w:ascii="Arial" w:hAnsi="Arial" w:cs="Arial"/>
          <w:b/>
          <w:sz w:val="20"/>
          <w:szCs w:val="20"/>
        </w:rPr>
        <w:t xml:space="preserve">Obrazec </w:t>
      </w:r>
      <w:r w:rsidR="00B30B06" w:rsidRPr="00617067">
        <w:rPr>
          <w:rFonts w:ascii="Arial" w:hAnsi="Arial" w:cs="Arial"/>
          <w:b/>
          <w:sz w:val="20"/>
          <w:szCs w:val="20"/>
        </w:rPr>
        <w:t>zavarovanja</w:t>
      </w:r>
      <w:r w:rsidRPr="00617067">
        <w:rPr>
          <w:rFonts w:ascii="Arial" w:hAnsi="Arial" w:cs="Arial"/>
          <w:b/>
          <w:sz w:val="20"/>
          <w:szCs w:val="20"/>
        </w:rPr>
        <w:t xml:space="preserve"> za dobro izvedbo </w:t>
      </w:r>
      <w:r w:rsidR="00DF0D53" w:rsidRPr="00617067">
        <w:rPr>
          <w:rFonts w:ascii="Arial" w:hAnsi="Arial" w:cs="Arial"/>
          <w:b/>
          <w:sz w:val="20"/>
          <w:szCs w:val="20"/>
        </w:rPr>
        <w:t xml:space="preserve">pogodbenih obveznosti </w:t>
      </w:r>
      <w:r w:rsidRPr="00617067">
        <w:rPr>
          <w:rFonts w:ascii="Arial" w:hAnsi="Arial" w:cs="Arial"/>
          <w:b/>
          <w:sz w:val="20"/>
          <w:szCs w:val="20"/>
        </w:rPr>
        <w:t>po EPGP</w:t>
      </w:r>
      <w:r w:rsidR="00740812" w:rsidRPr="00617067">
        <w:rPr>
          <w:rFonts w:ascii="Arial" w:hAnsi="Arial" w:cs="Arial"/>
          <w:b/>
          <w:sz w:val="20"/>
          <w:szCs w:val="20"/>
        </w:rPr>
        <w:t>-</w:t>
      </w:r>
      <w:r w:rsidRPr="00617067">
        <w:rPr>
          <w:rFonts w:ascii="Arial" w:hAnsi="Arial" w:cs="Arial"/>
          <w:b/>
          <w:sz w:val="20"/>
          <w:szCs w:val="20"/>
        </w:rPr>
        <w:t>758</w:t>
      </w:r>
    </w:p>
    <w:p w14:paraId="27AD16AF" w14:textId="77777777" w:rsidR="006467D8" w:rsidRPr="005921D2" w:rsidRDefault="006467D8" w:rsidP="00617067">
      <w:pPr>
        <w:rPr>
          <w:rFonts w:ascii="Arial" w:hAnsi="Arial" w:cs="Arial"/>
          <w:sz w:val="20"/>
          <w:szCs w:val="19"/>
        </w:rPr>
      </w:pPr>
    </w:p>
    <w:p w14:paraId="364BF0AC" w14:textId="77777777" w:rsidR="00245156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1A5CB9B3" w14:textId="77777777" w:rsidR="00463EE8" w:rsidRPr="005921D2" w:rsidRDefault="00463EE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24CB8E1" w14:textId="77777777" w:rsidR="00245156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</w:t>
      </w:r>
      <w:r w:rsidR="009A52C6" w:rsidRPr="005921D2">
        <w:rPr>
          <w:rFonts w:ascii="Arial" w:hAnsi="Arial" w:cs="Arial"/>
          <w:sz w:val="20"/>
          <w:szCs w:val="19"/>
        </w:rPr>
        <w:t>inistrstvo za javno upravo</w:t>
      </w:r>
      <w:r w:rsidR="00824DA5" w:rsidRPr="005921D2">
        <w:rPr>
          <w:rFonts w:ascii="Arial" w:hAnsi="Arial" w:cs="Arial"/>
          <w:sz w:val="20"/>
          <w:szCs w:val="19"/>
        </w:rPr>
        <w:t xml:space="preserve">, Tržaška </w:t>
      </w:r>
      <w:r w:rsidR="00B00831">
        <w:rPr>
          <w:rFonts w:ascii="Arial" w:hAnsi="Arial" w:cs="Arial"/>
          <w:sz w:val="20"/>
          <w:szCs w:val="19"/>
        </w:rPr>
        <w:t xml:space="preserve">cesta </w:t>
      </w:r>
      <w:r w:rsidR="00824DA5" w:rsidRPr="005921D2">
        <w:rPr>
          <w:rFonts w:ascii="Arial" w:hAnsi="Arial" w:cs="Arial"/>
          <w:sz w:val="20"/>
          <w:szCs w:val="19"/>
        </w:rPr>
        <w:t>21, 1000 Ljubljana</w:t>
      </w:r>
    </w:p>
    <w:p w14:paraId="045D7A11" w14:textId="77777777" w:rsidR="00560335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1208810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81095E5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1F5341F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81771E8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1679B9CF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6D9FC96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03BBDDCA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93832F2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5C076054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2075E5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0FBC0C8D" w14:textId="77777777" w:rsidR="00AF537D" w:rsidRPr="005921D2" w:rsidRDefault="00AF537D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3A2CE1" w14:textId="1EAEF28D" w:rsidR="006467D8" w:rsidRPr="00617067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BB21E4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 xml:space="preserve">vpiše se </w:t>
      </w:r>
      <w:r w:rsidR="00725332">
        <w:rPr>
          <w:rFonts w:ascii="Arial" w:hAnsi="Arial" w:cs="Arial"/>
          <w:i/>
          <w:sz w:val="20"/>
          <w:szCs w:val="19"/>
        </w:rPr>
        <w:t xml:space="preserve">krovna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9A52C6">
        <w:rPr>
          <w:rFonts w:ascii="Arial" w:hAnsi="Arial" w:cs="Arial"/>
          <w:i/>
          <w:sz w:val="20"/>
          <w:szCs w:val="19"/>
        </w:rPr>
        <w:t xml:space="preserve"> </w:t>
      </w:r>
      <w:r w:rsidR="009A52C6" w:rsidRPr="00617067">
        <w:rPr>
          <w:rFonts w:ascii="Arial" w:hAnsi="Arial" w:cs="Arial"/>
          <w:i/>
          <w:sz w:val="20"/>
          <w:szCs w:val="19"/>
        </w:rPr>
        <w:t>za skupno javno naročilo</w:t>
      </w:r>
      <w:r w:rsidR="00710302">
        <w:rPr>
          <w:rFonts w:ascii="Arial" w:hAnsi="Arial" w:cs="Arial"/>
          <w:i/>
          <w:sz w:val="20"/>
          <w:szCs w:val="19"/>
        </w:rPr>
        <w:t xml:space="preserve"> z </w:t>
      </w:r>
      <w:r w:rsidR="00710302" w:rsidRPr="00710302">
        <w:rPr>
          <w:rFonts w:ascii="Arial" w:hAnsi="Arial" w:cs="Arial"/>
          <w:i/>
          <w:sz w:val="20"/>
          <w:szCs w:val="19"/>
        </w:rPr>
        <w:t>oznako</w:t>
      </w:r>
      <w:r w:rsidR="009A52C6" w:rsidRPr="00710302">
        <w:rPr>
          <w:rFonts w:ascii="Arial" w:hAnsi="Arial" w:cs="Arial"/>
          <w:i/>
          <w:sz w:val="20"/>
          <w:szCs w:val="19"/>
        </w:rPr>
        <w:t xml:space="preserve"> </w:t>
      </w:r>
      <w:r w:rsidR="00710302" w:rsidRPr="00710302">
        <w:rPr>
          <w:rFonts w:ascii="Arial" w:hAnsi="Arial" w:cs="Arial"/>
          <w:i/>
          <w:sz w:val="20"/>
          <w:szCs w:val="19"/>
        </w:rPr>
        <w:t>ODTON-2/2023, katerega predmet je nakup potrošnega materiala za tiskanje za tiskalnike vseh blagovnih znamk, razen HP</w:t>
      </w:r>
      <w:r w:rsidR="009A52C6" w:rsidRPr="00617067">
        <w:rPr>
          <w:rFonts w:ascii="Arial" w:hAnsi="Arial" w:cs="Arial"/>
          <w:i/>
          <w:sz w:val="20"/>
          <w:szCs w:val="19"/>
        </w:rPr>
        <w:t>)</w:t>
      </w:r>
    </w:p>
    <w:p w14:paraId="1ED87B4C" w14:textId="77777777" w:rsidR="00EF25C2" w:rsidRPr="005921D2" w:rsidRDefault="00EF25C2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1FED7F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58B10CC1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B432E18" w14:textId="77777777" w:rsidR="003D7752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B4C0A5C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F365BB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36A464A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F175C8D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2E4654A1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B29824C" w14:textId="77777777" w:rsidR="00455BD1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62788755" w14:textId="77777777" w:rsidR="00EC395A" w:rsidRPr="005921D2" w:rsidRDefault="00EC395A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4ECAD08" w14:textId="77777777" w:rsidR="00455BD1" w:rsidRPr="005921D2" w:rsidRDefault="00455BD1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46B6EDFD" w14:textId="77777777" w:rsidR="00EF25C2" w:rsidRPr="005921D2" w:rsidRDefault="00EF25C2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2D4D3D4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69CF72CF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67466B5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4A952317" w14:textId="77777777" w:rsidR="00245156" w:rsidRPr="005921D2" w:rsidRDefault="00245156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5670146D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4CC8918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</w:p>
    <w:p w14:paraId="55B41BFC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79A26A36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</w:p>
    <w:p w14:paraId="66D18763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0F43BEDA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</w:p>
    <w:p w14:paraId="34FD7B86" w14:textId="77777777" w:rsidR="008D77D9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B78A4B5" w14:textId="77777777" w:rsidR="0098209F" w:rsidRPr="005921D2" w:rsidRDefault="0098209F" w:rsidP="00617067">
      <w:pPr>
        <w:jc w:val="both"/>
        <w:rPr>
          <w:rFonts w:ascii="Arial" w:hAnsi="Arial" w:cs="Arial"/>
          <w:sz w:val="20"/>
          <w:szCs w:val="19"/>
        </w:rPr>
      </w:pPr>
    </w:p>
    <w:p w14:paraId="5E53BC92" w14:textId="77777777" w:rsidR="006069A6" w:rsidRDefault="00245156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4D7620F4" w14:textId="77777777" w:rsidR="0098209F" w:rsidRDefault="0098209F" w:rsidP="00617067">
      <w:pPr>
        <w:jc w:val="both"/>
        <w:rPr>
          <w:rFonts w:ascii="Arial" w:hAnsi="Arial" w:cs="Arial"/>
          <w:i/>
          <w:sz w:val="20"/>
          <w:szCs w:val="20"/>
        </w:rPr>
      </w:pPr>
    </w:p>
    <w:p w14:paraId="47DB0A68" w14:textId="77777777" w:rsidR="0098209F" w:rsidRDefault="0098209F" w:rsidP="00617067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392B027C" w14:textId="77777777" w:rsidR="0098209F" w:rsidRPr="004E7D5B" w:rsidRDefault="0098209F" w:rsidP="00617067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617067">
      <w:footerReference w:type="default" r:id="rId7"/>
      <w:pgSz w:w="11906" w:h="16838"/>
      <w:pgMar w:top="720" w:right="1418" w:bottom="72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685A7" w14:textId="77777777" w:rsidR="007861E8" w:rsidRDefault="007861E8">
      <w:r>
        <w:separator/>
      </w:r>
    </w:p>
  </w:endnote>
  <w:endnote w:type="continuationSeparator" w:id="0">
    <w:p w14:paraId="5DE41BF7" w14:textId="77777777" w:rsidR="007861E8" w:rsidRDefault="0078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5B685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CF58" w14:textId="77777777" w:rsidR="007861E8" w:rsidRDefault="007861E8">
      <w:r>
        <w:separator/>
      </w:r>
    </w:p>
  </w:footnote>
  <w:footnote w:type="continuationSeparator" w:id="0">
    <w:p w14:paraId="32764BCC" w14:textId="77777777" w:rsidR="007861E8" w:rsidRDefault="00786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3778867">
    <w:abstractNumId w:val="1"/>
  </w:num>
  <w:num w:numId="2" w16cid:durableId="1869372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532D"/>
    <w:rsid w:val="000675F3"/>
    <w:rsid w:val="00087185"/>
    <w:rsid w:val="00092427"/>
    <w:rsid w:val="000D4C48"/>
    <w:rsid w:val="000E0EE7"/>
    <w:rsid w:val="00101D0E"/>
    <w:rsid w:val="001104A6"/>
    <w:rsid w:val="00121554"/>
    <w:rsid w:val="001437C4"/>
    <w:rsid w:val="00153B84"/>
    <w:rsid w:val="00154FF6"/>
    <w:rsid w:val="0015735F"/>
    <w:rsid w:val="001628E2"/>
    <w:rsid w:val="00167E50"/>
    <w:rsid w:val="00180013"/>
    <w:rsid w:val="00192011"/>
    <w:rsid w:val="00194EA6"/>
    <w:rsid w:val="001A0BDA"/>
    <w:rsid w:val="001C23FC"/>
    <w:rsid w:val="001E00A4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4119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0F76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21D2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17067"/>
    <w:rsid w:val="00623380"/>
    <w:rsid w:val="0062638A"/>
    <w:rsid w:val="00637C7B"/>
    <w:rsid w:val="00642AA0"/>
    <w:rsid w:val="006467D8"/>
    <w:rsid w:val="00667695"/>
    <w:rsid w:val="00667B44"/>
    <w:rsid w:val="00691C2E"/>
    <w:rsid w:val="00696FF5"/>
    <w:rsid w:val="006D1300"/>
    <w:rsid w:val="006D5C2D"/>
    <w:rsid w:val="006D6669"/>
    <w:rsid w:val="006D676B"/>
    <w:rsid w:val="0070641A"/>
    <w:rsid w:val="007102CF"/>
    <w:rsid w:val="00710302"/>
    <w:rsid w:val="00716E51"/>
    <w:rsid w:val="00725332"/>
    <w:rsid w:val="0073513B"/>
    <w:rsid w:val="0074024C"/>
    <w:rsid w:val="00740812"/>
    <w:rsid w:val="00744037"/>
    <w:rsid w:val="00757395"/>
    <w:rsid w:val="0076494B"/>
    <w:rsid w:val="00774447"/>
    <w:rsid w:val="007861E8"/>
    <w:rsid w:val="00787DE9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70589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A52C6"/>
    <w:rsid w:val="009C679A"/>
    <w:rsid w:val="009E784A"/>
    <w:rsid w:val="00A05486"/>
    <w:rsid w:val="00A164A1"/>
    <w:rsid w:val="00A80B91"/>
    <w:rsid w:val="00A92B50"/>
    <w:rsid w:val="00AA04C3"/>
    <w:rsid w:val="00AA15B7"/>
    <w:rsid w:val="00AA58B4"/>
    <w:rsid w:val="00AA6F28"/>
    <w:rsid w:val="00AB4127"/>
    <w:rsid w:val="00AC0E7B"/>
    <w:rsid w:val="00AC701A"/>
    <w:rsid w:val="00AE092F"/>
    <w:rsid w:val="00AF537D"/>
    <w:rsid w:val="00AF70BB"/>
    <w:rsid w:val="00B00831"/>
    <w:rsid w:val="00B04E55"/>
    <w:rsid w:val="00B04F5E"/>
    <w:rsid w:val="00B21ED0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B21E4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24A5"/>
    <w:rsid w:val="00D97C5D"/>
    <w:rsid w:val="00DE009F"/>
    <w:rsid w:val="00DE08D9"/>
    <w:rsid w:val="00DE15F3"/>
    <w:rsid w:val="00DF0D53"/>
    <w:rsid w:val="00DF7C8E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12633"/>
    <w:rsid w:val="00F25101"/>
    <w:rsid w:val="00F262CC"/>
    <w:rsid w:val="00F35D9F"/>
    <w:rsid w:val="00F36BA3"/>
    <w:rsid w:val="00F40F47"/>
    <w:rsid w:val="00F422DE"/>
    <w:rsid w:val="00F75DF7"/>
    <w:rsid w:val="00F804DE"/>
    <w:rsid w:val="00FA378D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9537D"/>
  <w15:chartTrackingRefBased/>
  <w15:docId w15:val="{0BCBA4DA-2761-421F-97DD-92B20B8C2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787DE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Irina Gutirea Trishina</cp:lastModifiedBy>
  <cp:revision>3</cp:revision>
  <cp:lastPrinted>2013-10-09T05:57:00Z</cp:lastPrinted>
  <dcterms:created xsi:type="dcterms:W3CDTF">2023-01-17T08:13:00Z</dcterms:created>
  <dcterms:modified xsi:type="dcterms:W3CDTF">2023-03-14T10:01:00Z</dcterms:modified>
</cp:coreProperties>
</file>